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17B66E" w14:textId="77777777" w:rsidR="00F373DE" w:rsidRDefault="00F373DE" w:rsidP="00F373D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Thomas BACHLER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25BE6F9B" w14:textId="77777777" w:rsidR="00F373DE" w:rsidRDefault="00F373DE" w:rsidP="00F373D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Bawdsey</w:t>
      </w:r>
      <w:proofErr w:type="spellEnd"/>
      <w:r>
        <w:rPr>
          <w:rStyle w:val="s1"/>
        </w:rPr>
        <w:t>, Suffolk.</w:t>
      </w:r>
    </w:p>
    <w:p w14:paraId="15CC5864" w14:textId="77777777" w:rsidR="00F373DE" w:rsidRDefault="00F373DE" w:rsidP="00F373DE">
      <w:pPr>
        <w:pStyle w:val="NoSpacing"/>
        <w:tabs>
          <w:tab w:val="left" w:pos="720"/>
        </w:tabs>
        <w:rPr>
          <w:rStyle w:val="s1"/>
        </w:rPr>
      </w:pPr>
    </w:p>
    <w:p w14:paraId="5B67A7F4" w14:textId="77777777" w:rsidR="00F373DE" w:rsidRDefault="00F373DE" w:rsidP="00F373DE">
      <w:pPr>
        <w:pStyle w:val="NoSpacing"/>
        <w:tabs>
          <w:tab w:val="left" w:pos="720"/>
        </w:tabs>
        <w:rPr>
          <w:rStyle w:val="s1"/>
        </w:rPr>
      </w:pPr>
    </w:p>
    <w:p w14:paraId="32A31B40" w14:textId="77777777" w:rsidR="00F373DE" w:rsidRDefault="00F373DE" w:rsidP="00F373D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36593766" w14:textId="77777777" w:rsidR="00F373DE" w:rsidRDefault="00F373DE" w:rsidP="00F373D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F373DE">
        <w:rPr>
          <w:rStyle w:val="s1"/>
        </w:rPr>
        <w:t>(</w:t>
      </w:r>
      <w:hyperlink r:id="rId6" w:history="1">
        <w:r w:rsidRPr="00F373DE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11)</w:t>
      </w:r>
    </w:p>
    <w:p w14:paraId="17AF1308" w14:textId="77777777" w:rsidR="00F373DE" w:rsidRDefault="00F373DE" w:rsidP="00F373DE">
      <w:pPr>
        <w:pStyle w:val="NoSpacing"/>
        <w:tabs>
          <w:tab w:val="left" w:pos="720"/>
        </w:tabs>
        <w:rPr>
          <w:rStyle w:val="s1"/>
        </w:rPr>
      </w:pPr>
    </w:p>
    <w:p w14:paraId="3279DE9E" w14:textId="77777777" w:rsidR="00F373DE" w:rsidRDefault="00F373DE" w:rsidP="00F373DE">
      <w:pPr>
        <w:pStyle w:val="NoSpacing"/>
        <w:tabs>
          <w:tab w:val="left" w:pos="720"/>
        </w:tabs>
        <w:rPr>
          <w:rStyle w:val="s1"/>
        </w:rPr>
      </w:pPr>
    </w:p>
    <w:p w14:paraId="085E1C88" w14:textId="77777777" w:rsidR="00F373DE" w:rsidRDefault="00F373DE" w:rsidP="00F373DE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8 March 2021</w:t>
      </w:r>
    </w:p>
    <w:p w14:paraId="12E41FE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FDBB4" w14:textId="77777777" w:rsidR="00F373DE" w:rsidRDefault="00F373DE" w:rsidP="009139A6">
      <w:r>
        <w:separator/>
      </w:r>
    </w:p>
  </w:endnote>
  <w:endnote w:type="continuationSeparator" w:id="0">
    <w:p w14:paraId="3BF76A6C" w14:textId="77777777" w:rsidR="00F373DE" w:rsidRDefault="00F373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718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382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C2D6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98729" w14:textId="77777777" w:rsidR="00F373DE" w:rsidRDefault="00F373DE" w:rsidP="009139A6">
      <w:r>
        <w:separator/>
      </w:r>
    </w:p>
  </w:footnote>
  <w:footnote w:type="continuationSeparator" w:id="0">
    <w:p w14:paraId="1F46CEED" w14:textId="77777777" w:rsidR="00F373DE" w:rsidRDefault="00F373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01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0C6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526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3DE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373D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BA080"/>
  <w15:chartTrackingRefBased/>
  <w15:docId w15:val="{848A6BC6-FEFC-456D-8FA7-7A80063D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373DE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F373DE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2021-04-03T18:40:00Z</dcterms:created>
  <dcterms:modified xsi:type="dcterms:W3CDTF">2021-04-03T18:41:00Z</dcterms:modified>
</cp:coreProperties>
</file>